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0E1" w:rsidRDefault="00B350E1" w:rsidP="00B35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HYLL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350E1" w:rsidRDefault="00B350E1" w:rsidP="00B350E1">
      <w:pPr>
        <w:rPr>
          <w:rFonts w:ascii="Times New Roman" w:hAnsi="Times New Roman" w:cs="Times New Roman"/>
        </w:rPr>
      </w:pPr>
    </w:p>
    <w:p w:rsidR="00B350E1" w:rsidRDefault="00B350E1" w:rsidP="00B350E1">
      <w:pPr>
        <w:rPr>
          <w:rFonts w:ascii="Times New Roman" w:hAnsi="Times New Roman" w:cs="Times New Roman"/>
        </w:rPr>
      </w:pPr>
    </w:p>
    <w:p w:rsidR="00B350E1" w:rsidRDefault="00B350E1" w:rsidP="00B35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Norresy</w:t>
      </w:r>
      <w:proofErr w:type="spellEnd"/>
      <w:r>
        <w:rPr>
          <w:rFonts w:ascii="Times New Roman" w:hAnsi="Times New Roman" w:cs="Times New Roman"/>
        </w:rPr>
        <w:t xml:space="preserve">(q.v.) and Richard </w:t>
      </w:r>
    </w:p>
    <w:p w:rsidR="00B350E1" w:rsidRDefault="00B350E1" w:rsidP="00B35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Edwardes(q.v.), both of Chipping Barnet, Hertfordshire.</w:t>
      </w:r>
    </w:p>
    <w:p w:rsidR="00B350E1" w:rsidRDefault="00B350E1" w:rsidP="00B35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5330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350E1" w:rsidRDefault="00B350E1" w:rsidP="00B350E1">
      <w:pPr>
        <w:rPr>
          <w:rFonts w:ascii="Times New Roman" w:hAnsi="Times New Roman" w:cs="Times New Roman"/>
        </w:rPr>
      </w:pPr>
    </w:p>
    <w:p w:rsidR="00B350E1" w:rsidRDefault="00B350E1" w:rsidP="00B350E1">
      <w:pPr>
        <w:rPr>
          <w:rFonts w:ascii="Times New Roman" w:hAnsi="Times New Roman" w:cs="Times New Roman"/>
        </w:rPr>
      </w:pPr>
    </w:p>
    <w:p w:rsidR="00B350E1" w:rsidRDefault="00B350E1" w:rsidP="00B35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February 2018</w:t>
      </w:r>
    </w:p>
    <w:p w:rsidR="006B2F86" w:rsidRPr="00E71FC3" w:rsidRDefault="00B350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0E1" w:rsidRDefault="00B350E1" w:rsidP="00E71FC3">
      <w:r>
        <w:separator/>
      </w:r>
    </w:p>
  </w:endnote>
  <w:endnote w:type="continuationSeparator" w:id="0">
    <w:p w:rsidR="00B350E1" w:rsidRDefault="00B350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0E1" w:rsidRDefault="00B350E1" w:rsidP="00E71FC3">
      <w:r>
        <w:separator/>
      </w:r>
    </w:p>
  </w:footnote>
  <w:footnote w:type="continuationSeparator" w:id="0">
    <w:p w:rsidR="00B350E1" w:rsidRDefault="00B350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E1"/>
    <w:rsid w:val="001A7C09"/>
    <w:rsid w:val="00577BD5"/>
    <w:rsid w:val="00656CBA"/>
    <w:rsid w:val="006A1F77"/>
    <w:rsid w:val="00733BE7"/>
    <w:rsid w:val="00AB52E8"/>
    <w:rsid w:val="00B16D3F"/>
    <w:rsid w:val="00B350E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EEABB7-D637-4CEA-925E-14ADF24E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50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350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2018-02-24T19:36:00Z</dcterms:created>
  <dcterms:modified xsi:type="dcterms:W3CDTF">2018-02-24T19:36:00Z</dcterms:modified>
</cp:coreProperties>
</file>